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76F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D76F4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D76F4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D76F4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D76F4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D76F4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D76F4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D76F4F" w:rsidRPr="00D76F4F">
          <w:rPr>
            <w:b w:val="0"/>
          </w:rPr>
          <w:t xml:space="preserve"> 07143/055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D76F4F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D76F4F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D76F4F" w:rsidRPr="00D76F4F">
          <w:rPr>
            <w:rStyle w:val="aa"/>
          </w:rPr>
          <w:t xml:space="preserve"> Дневной стационар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D76F4F" w:rsidRPr="00D76F4F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D76F4F" w:rsidRPr="00D76F4F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D76F4F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D76F4F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D76F4F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D76F4F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D76F4F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D76F4F" w:rsidP="00C31869">
            <w:pPr>
              <w:jc w:val="center"/>
            </w:pPr>
            <w:r>
              <w:t>003-301-847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D76F4F" w:rsidRPr="00D76F4F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D76F4F" w:rsidRPr="00D76F4F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76F4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D76F4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D76F4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D76F4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D76F4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76F4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76F4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76F4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76F4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76F4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76F4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персонал, 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D76F4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C412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E511E" w:rsidRPr="001E511E">
          <w:rPr>
            <w:i/>
            <w:u w:val="single"/>
          </w:rPr>
          <w:t>1. Рекомендации по улучшению и оздоровлению условий труда:</w:t>
        </w:r>
        <w:r w:rsidR="001E511E" w:rsidRPr="001E511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1E511E" w:rsidRPr="001E511E">
          <w:rPr>
            <w:i/>
            <w:u w:val="single"/>
          </w:rPr>
          <w:tab/>
          <w:t>   </w:t>
        </w:r>
        <w:r w:rsidR="001E511E" w:rsidRPr="001E511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</w:t>
        </w:r>
        <w:r w:rsidR="001E511E" w:rsidRPr="001E511E">
          <w:rPr>
            <w:i/>
            <w:u w:val="single"/>
          </w:rPr>
          <w:tab/>
          <w:t>   </w:t>
        </w:r>
        <w:r w:rsidR="001E511E" w:rsidRPr="001E511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1E511E" w:rsidRPr="001E511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E511E" w:rsidRPr="001E511E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76F4F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76F4F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D76F4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76F4F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76F4F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D76F4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76F4F" w:rsidRPr="00D76F4F" w:rsidTr="00D76F4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</w:tr>
      <w:tr w:rsidR="00D76F4F" w:rsidRPr="00D76F4F" w:rsidTr="00D76F4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(дата)</w:t>
            </w:r>
          </w:p>
        </w:tc>
      </w:tr>
      <w:tr w:rsidR="00D76F4F" w:rsidRPr="00D76F4F" w:rsidTr="00D76F4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</w:tr>
      <w:tr w:rsidR="00D76F4F" w:rsidRPr="00D76F4F" w:rsidTr="00D76F4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(дата)</w:t>
            </w:r>
          </w:p>
        </w:tc>
      </w:tr>
      <w:tr w:rsidR="00D76F4F" w:rsidRPr="00D76F4F" w:rsidTr="00D76F4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6F4F" w:rsidRPr="00D76F4F" w:rsidRDefault="00D76F4F" w:rsidP="004E51DC">
            <w:pPr>
              <w:pStyle w:val="a8"/>
            </w:pPr>
          </w:p>
        </w:tc>
      </w:tr>
      <w:tr w:rsidR="00D76F4F" w:rsidRPr="00D76F4F" w:rsidTr="00D76F4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76F4F" w:rsidRPr="00D76F4F" w:rsidRDefault="00D76F4F" w:rsidP="004E51DC">
            <w:pPr>
              <w:pStyle w:val="a8"/>
              <w:rPr>
                <w:vertAlign w:val="superscript"/>
              </w:rPr>
            </w:pPr>
            <w:r w:rsidRPr="00D76F4F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5C4122" w:rsidTr="005C412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C4122" w:rsidRDefault="005C4122" w:rsidP="003C5C39">
            <w:pPr>
              <w:pStyle w:val="a8"/>
            </w:pPr>
            <w:r w:rsidRPr="005C4122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5C412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C412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5C412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C4122" w:rsidRDefault="005C4122" w:rsidP="003C5C39">
            <w:pPr>
              <w:pStyle w:val="a8"/>
            </w:pPr>
            <w:r w:rsidRPr="005C4122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5C412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5C4122" w:rsidRDefault="001E511E" w:rsidP="003C5C39">
            <w:pPr>
              <w:pStyle w:val="a8"/>
            </w:pPr>
            <w:r>
              <w:t>18.10.2016</w:t>
            </w:r>
          </w:p>
        </w:tc>
      </w:tr>
      <w:tr w:rsidR="00EF07A3" w:rsidRPr="005C4122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5C4122" w:rsidRDefault="005C4122" w:rsidP="003C5C39">
            <w:pPr>
              <w:pStyle w:val="a8"/>
              <w:rPr>
                <w:b/>
                <w:vertAlign w:val="superscript"/>
              </w:rPr>
            </w:pPr>
            <w:r w:rsidRPr="005C41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5C41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5C4122" w:rsidRDefault="005C4122" w:rsidP="00EF07A3">
            <w:pPr>
              <w:pStyle w:val="a8"/>
              <w:rPr>
                <w:b/>
                <w:vertAlign w:val="superscript"/>
              </w:rPr>
            </w:pPr>
            <w:r w:rsidRPr="005C41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5C412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5C4122" w:rsidRDefault="005C4122" w:rsidP="00EF07A3">
            <w:pPr>
              <w:pStyle w:val="a8"/>
              <w:rPr>
                <w:b/>
                <w:vertAlign w:val="superscript"/>
              </w:rPr>
            </w:pPr>
            <w:r w:rsidRPr="005C412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5C412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5C4122" w:rsidRDefault="005C4122" w:rsidP="00EF07A3">
            <w:pPr>
              <w:pStyle w:val="a8"/>
              <w:rPr>
                <w:vertAlign w:val="superscript"/>
              </w:rPr>
            </w:pPr>
            <w:r w:rsidRPr="005C4122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D76F4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D76F4F" w:rsidP="004E51DC">
            <w:pPr>
              <w:pStyle w:val="a8"/>
            </w:pPr>
            <w:r>
              <w:t>Анисимова Вера Петровна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D76F4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122" w:rsidRDefault="005C4122" w:rsidP="0076042D">
      <w:pPr>
        <w:pStyle w:val="a9"/>
      </w:pPr>
      <w:r>
        <w:separator/>
      </w:r>
    </w:p>
  </w:endnote>
  <w:endnote w:type="continuationSeparator" w:id="0">
    <w:p w:rsidR="005C4122" w:rsidRDefault="005C41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76F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07143/055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A80B92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A80B92" w:rsidRPr="00C31869">
            <w:rPr>
              <w:rStyle w:val="ad"/>
              <w:sz w:val="20"/>
              <w:szCs w:val="20"/>
            </w:rPr>
            <w:fldChar w:fldCharType="separate"/>
          </w:r>
          <w:r w:rsidR="00D76F4F">
            <w:rPr>
              <w:rStyle w:val="ad"/>
              <w:noProof/>
              <w:sz w:val="20"/>
              <w:szCs w:val="20"/>
            </w:rPr>
            <w:t>1</w:t>
          </w:r>
          <w:r w:rsidR="00A80B92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76F4F" w:rsidRPr="00D76F4F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122" w:rsidRDefault="005C4122" w:rsidP="0076042D">
      <w:pPr>
        <w:pStyle w:val="a9"/>
      </w:pPr>
      <w:r>
        <w:separator/>
      </w:r>
    </w:p>
  </w:footnote>
  <w:footnote w:type="continuationSeparator" w:id="0">
    <w:p w:rsidR="005C4122" w:rsidRDefault="005C41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Дневной стационар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55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1CE1851D92244C5CA373E93B7078D296"/>
    <w:docVar w:name="rm_id" w:val="270"/>
    <w:docVar w:name="rm_name" w:val="                                          "/>
    <w:docVar w:name="rm_number" w:val=" 07143/055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СП 2.2.9.2510-09)"/>
    <w:docVar w:name="version" w:val="51"/>
  </w:docVars>
  <w:rsids>
    <w:rsidRoot w:val="008B57CE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511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4122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B57CE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0B92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76F4F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2016-10-18T08:43:00Z</dcterms:created>
  <dcterms:modified xsi:type="dcterms:W3CDTF">2016-10-18T09:25:00Z</dcterms:modified>
</cp:coreProperties>
</file>